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8C7" w:rsidRPr="005F20CF" w:rsidRDefault="00DC38C7" w:rsidP="006F5A6D">
      <w:pPr>
        <w:pStyle w:val="ASDEFCONTitle"/>
      </w:pPr>
      <w:bookmarkStart w:id="0" w:name="_GoBack"/>
      <w:bookmarkEnd w:id="0"/>
      <w:r w:rsidRPr="005F20CF">
        <w:t>D</w:t>
      </w:r>
      <w:bookmarkStart w:id="1" w:name="_Ref442071221"/>
      <w:bookmarkEnd w:id="1"/>
      <w:r w:rsidRPr="005F20CF">
        <w:t>ATA ITEM DESCRIPTION</w:t>
      </w:r>
    </w:p>
    <w:p w:rsidR="00DC38C7" w:rsidRPr="005F20CF" w:rsidRDefault="00DC38C7" w:rsidP="006F5A6D">
      <w:pPr>
        <w:pStyle w:val="SOWHL1-ASDEFCON"/>
      </w:pPr>
      <w:bookmarkStart w:id="2" w:name="_Toc515805636"/>
      <w:r w:rsidRPr="005F20CF">
        <w:t>DID NUMBER:</w:t>
      </w:r>
      <w:bookmarkStart w:id="3" w:name="_Toc515805637"/>
      <w:r w:rsidRPr="005F20CF">
        <w:tab/>
      </w:r>
      <w:r w:rsidR="00EB6951">
        <w:fldChar w:fldCharType="begin"/>
      </w:r>
      <w:r w:rsidR="00EB6951">
        <w:instrText xml:space="preserve"> TITLE   \* MERGEFORMAT </w:instrText>
      </w:r>
      <w:r w:rsidR="00EB6951">
        <w:fldChar w:fldCharType="separate"/>
      </w:r>
      <w:r w:rsidR="00EB6951">
        <w:t>DID-ILS-SUP-PACKPL</w:t>
      </w:r>
      <w:r w:rsidR="00EB6951">
        <w:fldChar w:fldCharType="end"/>
      </w:r>
      <w:r w:rsidR="00B35710" w:rsidRPr="005F20CF">
        <w:t>-</w:t>
      </w:r>
      <w:r w:rsidR="00EB6951">
        <w:fldChar w:fldCharType="begin"/>
      </w:r>
      <w:r w:rsidR="00EB6951">
        <w:instrText xml:space="preserve"> DOCPROPERTY Version </w:instrText>
      </w:r>
      <w:r w:rsidR="00EB6951">
        <w:fldChar w:fldCharType="separate"/>
      </w:r>
      <w:r w:rsidR="00EB6951">
        <w:t>V5.4</w:t>
      </w:r>
      <w:r w:rsidR="00EB6951">
        <w:fldChar w:fldCharType="end"/>
      </w:r>
    </w:p>
    <w:p w:rsidR="00DC38C7" w:rsidRPr="005F20CF" w:rsidRDefault="00DC38C7" w:rsidP="006F5A6D">
      <w:pPr>
        <w:pStyle w:val="SOWHL1-ASDEFCON"/>
      </w:pPr>
      <w:r w:rsidRPr="005F20CF">
        <w:t>TITLE:</w:t>
      </w:r>
      <w:r w:rsidRPr="005F20CF">
        <w:tab/>
      </w:r>
      <w:bookmarkEnd w:id="3"/>
      <w:r w:rsidRPr="005F20CF">
        <w:t>PACKAGING PROVISIONING LIST</w:t>
      </w:r>
      <w:bookmarkStart w:id="4" w:name="_Toc515805639"/>
    </w:p>
    <w:p w:rsidR="00DC38C7" w:rsidRPr="005F20CF" w:rsidRDefault="00DC38C7" w:rsidP="006F5A6D">
      <w:pPr>
        <w:pStyle w:val="SOWHL1-ASDEFCON"/>
      </w:pPr>
      <w:r w:rsidRPr="005F20CF">
        <w:t>DESCRIPTION and intended use</w:t>
      </w:r>
      <w:bookmarkEnd w:id="4"/>
    </w:p>
    <w:p w:rsidR="00DC38C7" w:rsidRPr="005F20CF" w:rsidRDefault="00DC38C7" w:rsidP="006F5A6D">
      <w:pPr>
        <w:pStyle w:val="SOWTL2-ASDEFCON"/>
      </w:pPr>
      <w:r w:rsidRPr="005F20CF">
        <w:t xml:space="preserve">The Packaging Provisioning List (PACKPL) documents the range and quantity of </w:t>
      </w:r>
      <w:r w:rsidR="00175DC0" w:rsidRPr="005F20CF">
        <w:t>Packaging</w:t>
      </w:r>
      <w:r w:rsidRPr="005F20CF">
        <w:t xml:space="preserve"> to be procured or developed </w:t>
      </w:r>
      <w:r w:rsidR="004436A7" w:rsidRPr="005F20CF">
        <w:t xml:space="preserve">by the Contractor </w:t>
      </w:r>
      <w:r w:rsidRPr="005F20CF">
        <w:t xml:space="preserve">and, </w:t>
      </w:r>
      <w:r w:rsidR="008F6906">
        <w:t>when</w:t>
      </w:r>
      <w:r w:rsidRPr="005F20CF">
        <w:t xml:space="preserve"> applicable, delivered to the Commonwealth.  </w:t>
      </w:r>
      <w:r w:rsidR="004436A7" w:rsidRPr="005F20CF">
        <w:t xml:space="preserve">Correct packaging ensures the preservation of items and protection against environmentally-induced deterioration, damage, and other forms of degradation during storage, handling, and shipment activities throughout the complete supply chain.  </w:t>
      </w:r>
      <w:r w:rsidRPr="005F20CF">
        <w:t xml:space="preserve">The PACKPL identifies the </w:t>
      </w:r>
      <w:r w:rsidR="00175DC0" w:rsidRPr="005F20CF">
        <w:t>Packaging</w:t>
      </w:r>
      <w:r w:rsidRPr="005F20CF">
        <w:t xml:space="preserve"> required to support the Mission System and Support System </w:t>
      </w:r>
      <w:r w:rsidR="004F67EF" w:rsidRPr="005F20CF">
        <w:t xml:space="preserve">Components </w:t>
      </w:r>
      <w:r w:rsidRPr="005F20CF">
        <w:t>throughout the Life</w:t>
      </w:r>
      <w:r w:rsidR="009352E3">
        <w:t>-</w:t>
      </w:r>
      <w:r w:rsidRPr="005F20CF">
        <w:t>of</w:t>
      </w:r>
      <w:r w:rsidR="009352E3">
        <w:t>-</w:t>
      </w:r>
      <w:r w:rsidRPr="005F20CF">
        <w:t>Type (LOT) of the Mission System.</w:t>
      </w:r>
    </w:p>
    <w:p w:rsidR="00DC38C7" w:rsidRPr="005F20CF" w:rsidRDefault="00DC38C7" w:rsidP="006F5A6D">
      <w:pPr>
        <w:pStyle w:val="SOWTL2-ASDEFCON"/>
      </w:pPr>
      <w:r w:rsidRPr="005F20CF">
        <w:t>The Contractor uses the PACKPL to:</w:t>
      </w:r>
    </w:p>
    <w:p w:rsidR="00DC38C7" w:rsidRPr="005F20CF" w:rsidRDefault="00DC38C7" w:rsidP="006F5A6D">
      <w:pPr>
        <w:pStyle w:val="SOWSubL1-ASDEFCON"/>
      </w:pPr>
      <w:r w:rsidRPr="005F20CF">
        <w:t>document the outcomes of its Packaging requirements analysis</w:t>
      </w:r>
      <w:r w:rsidR="004436A7" w:rsidRPr="005F20CF">
        <w:t xml:space="preserve">, with an emphasis on </w:t>
      </w:r>
      <w:r w:rsidR="008F6906">
        <w:t xml:space="preserve">high-value, </w:t>
      </w:r>
      <w:r w:rsidR="004436A7" w:rsidRPr="005F20CF">
        <w:t>re-usable and special-to-type Packaging (ie, as Supplies)</w:t>
      </w:r>
      <w:r w:rsidRPr="005F20CF">
        <w:t>; and</w:t>
      </w:r>
    </w:p>
    <w:p w:rsidR="00DC38C7" w:rsidRPr="005F20CF" w:rsidRDefault="004436A7" w:rsidP="006F5A6D">
      <w:pPr>
        <w:pStyle w:val="SOWSubL1-ASDEFCON"/>
      </w:pPr>
      <w:r w:rsidRPr="005F20CF">
        <w:t xml:space="preserve">inform </w:t>
      </w:r>
      <w:r w:rsidR="00DC38C7" w:rsidRPr="005F20CF">
        <w:t>the Commonwealth of the set of Packaging required</w:t>
      </w:r>
      <w:r w:rsidRPr="005F20CF">
        <w:t xml:space="preserve"> to enable the in-service support of the Materiel System</w:t>
      </w:r>
      <w:r w:rsidR="00DC38C7" w:rsidRPr="005F20CF">
        <w:t>.</w:t>
      </w:r>
    </w:p>
    <w:p w:rsidR="00DC38C7" w:rsidRPr="005F20CF" w:rsidRDefault="00DC38C7" w:rsidP="006F5A6D">
      <w:pPr>
        <w:pStyle w:val="SOWTL2-ASDEFCON"/>
      </w:pPr>
      <w:r w:rsidRPr="005F20CF">
        <w:t>The Commonwealth uses the PACKPL to:</w:t>
      </w:r>
    </w:p>
    <w:p w:rsidR="004436A7" w:rsidRPr="005F20CF" w:rsidRDefault="004436A7" w:rsidP="006F5A6D">
      <w:pPr>
        <w:pStyle w:val="SOWSubL1-ASDEFCON"/>
      </w:pPr>
      <w:r w:rsidRPr="005F20CF">
        <w:t xml:space="preserve">understand the full scope of Packaging required </w:t>
      </w:r>
      <w:r w:rsidR="008F6906">
        <w:t>to</w:t>
      </w:r>
      <w:r w:rsidRPr="005F20CF">
        <w:t xml:space="preserve"> support the Materiel System when in-service;</w:t>
      </w:r>
    </w:p>
    <w:p w:rsidR="00DC38C7" w:rsidRPr="005F20CF" w:rsidRDefault="00DC38C7" w:rsidP="006F5A6D">
      <w:pPr>
        <w:pStyle w:val="SOWSubL1-ASDEFCON"/>
      </w:pPr>
      <w:r w:rsidRPr="005F20CF">
        <w:t>understand</w:t>
      </w:r>
      <w:r w:rsidR="008F6906">
        <w:t>, evaluate and monitor</w:t>
      </w:r>
      <w:r w:rsidRPr="005F20CF">
        <w:t xml:space="preserve"> the Contractor’s scope of work with respect to </w:t>
      </w:r>
      <w:r w:rsidR="004436A7" w:rsidRPr="005F20CF">
        <w:t xml:space="preserve">the development of </w:t>
      </w:r>
      <w:r w:rsidRPr="005F20CF">
        <w:t>Packaging; and</w:t>
      </w:r>
    </w:p>
    <w:p w:rsidR="00DC38C7" w:rsidRPr="005F20CF" w:rsidRDefault="00DC38C7" w:rsidP="006F5A6D">
      <w:pPr>
        <w:pStyle w:val="SOWSubL1-ASDEFCON"/>
      </w:pPr>
      <w:r w:rsidRPr="005F20CF">
        <w:t>identify and understand the scope of Packaging</w:t>
      </w:r>
      <w:r w:rsidR="004436A7" w:rsidRPr="005F20CF">
        <w:t xml:space="preserve"> to be procured by the </w:t>
      </w:r>
      <w:r w:rsidR="008F6906">
        <w:t>Commonwealth under the Contract</w:t>
      </w:r>
      <w:r w:rsidR="004436A7" w:rsidRPr="005F20CF">
        <w:t xml:space="preserve"> and/or from other sources</w:t>
      </w:r>
      <w:r w:rsidRPr="005F20CF">
        <w:t>.</w:t>
      </w:r>
    </w:p>
    <w:p w:rsidR="00DC38C7" w:rsidRPr="005F20CF" w:rsidRDefault="00DC38C7" w:rsidP="006F5A6D">
      <w:pPr>
        <w:pStyle w:val="SOWHL1-ASDEFCON"/>
      </w:pPr>
      <w:bookmarkStart w:id="5" w:name="_Toc515805640"/>
      <w:r w:rsidRPr="005F20CF">
        <w:t>INTER-RELATIONSHIPS</w:t>
      </w:r>
      <w:bookmarkEnd w:id="5"/>
    </w:p>
    <w:p w:rsidR="00DC38C7" w:rsidRPr="005F20CF" w:rsidRDefault="00DC38C7" w:rsidP="006F5A6D">
      <w:pPr>
        <w:pStyle w:val="SOWTL2-ASDEFCON"/>
      </w:pPr>
      <w:r w:rsidRPr="005F20CF">
        <w:t>The PACKPL is subordinate to the following data items, where these data items are required under the Contract:</w:t>
      </w:r>
    </w:p>
    <w:p w:rsidR="00DC38C7" w:rsidRPr="005F20CF" w:rsidRDefault="00DC38C7" w:rsidP="006F5A6D">
      <w:pPr>
        <w:pStyle w:val="SOWSubL1-ASDEFCON"/>
      </w:pPr>
      <w:r w:rsidRPr="005F20CF">
        <w:t>Integrated Support Plan (ISP); and</w:t>
      </w:r>
    </w:p>
    <w:p w:rsidR="00DC38C7" w:rsidRPr="005F20CF" w:rsidRDefault="00DC38C7" w:rsidP="006F5A6D">
      <w:pPr>
        <w:pStyle w:val="SOWSubL1-ASDEFCON"/>
      </w:pPr>
      <w:r w:rsidRPr="005F20CF">
        <w:t>Supply Support Development Plan (SSDP)</w:t>
      </w:r>
      <w:r w:rsidR="00601F21" w:rsidRPr="005F20CF">
        <w:t>.</w:t>
      </w:r>
    </w:p>
    <w:p w:rsidR="00DC38C7" w:rsidRPr="005F20CF" w:rsidRDefault="00DC38C7" w:rsidP="006F5A6D">
      <w:pPr>
        <w:pStyle w:val="SOWTL2-ASDEFCON"/>
      </w:pPr>
      <w:r w:rsidRPr="005F20CF">
        <w:t>The PACKPL inter-relates with the following data items, where these data items are required under the Contract:</w:t>
      </w:r>
    </w:p>
    <w:p w:rsidR="00DC38C7" w:rsidRPr="005F20CF" w:rsidRDefault="00DC38C7" w:rsidP="006F5A6D">
      <w:pPr>
        <w:pStyle w:val="SOWSubL1-ASDEFCON"/>
      </w:pPr>
      <w:r w:rsidRPr="005F20CF">
        <w:t>Recommended Spares Provisioning List (RSPL);</w:t>
      </w:r>
    </w:p>
    <w:p w:rsidR="00AD02D7" w:rsidRDefault="00DC38C7" w:rsidP="006F5A6D">
      <w:pPr>
        <w:pStyle w:val="SOWSubL1-ASDEFCON"/>
      </w:pPr>
      <w:r w:rsidRPr="005F20CF">
        <w:t>Support and Test Equipment Provisioning List (S&amp;TEPL);</w:t>
      </w:r>
    </w:p>
    <w:p w:rsidR="00DC38C7" w:rsidRPr="005F20CF" w:rsidRDefault="00AD02D7" w:rsidP="006F5A6D">
      <w:pPr>
        <w:pStyle w:val="SOWSubL1-ASDEFCON"/>
      </w:pPr>
      <w:r>
        <w:t>Support System Technical Data List (SSTDL);</w:t>
      </w:r>
      <w:r w:rsidR="00DC38C7" w:rsidRPr="005F20CF">
        <w:t xml:space="preserve"> and</w:t>
      </w:r>
    </w:p>
    <w:p w:rsidR="00DC38C7" w:rsidRPr="005F20CF" w:rsidRDefault="00DC38C7" w:rsidP="006F5A6D">
      <w:pPr>
        <w:pStyle w:val="SOWSubL1-ASDEFCON"/>
      </w:pPr>
      <w:r w:rsidRPr="005F20CF">
        <w:t>Life Cycle Cost Management Plan (LCCMP).</w:t>
      </w:r>
    </w:p>
    <w:p w:rsidR="00DC38C7" w:rsidRPr="005F20CF" w:rsidRDefault="00DC38C7" w:rsidP="006F5A6D">
      <w:pPr>
        <w:pStyle w:val="SOWHL1-ASDEFCON"/>
      </w:pPr>
      <w:bookmarkStart w:id="6" w:name="_Toc515805641"/>
      <w:r w:rsidRPr="005F20CF">
        <w:t>Applicable Documents</w:t>
      </w:r>
    </w:p>
    <w:p w:rsidR="00DC38C7" w:rsidRPr="005F20CF" w:rsidRDefault="00DC38C7" w:rsidP="006F5A6D">
      <w:pPr>
        <w:pStyle w:val="SOWTL2-ASDEFCON"/>
      </w:pPr>
      <w:r w:rsidRPr="005F20CF">
        <w:t xml:space="preserve">The following document forms </w:t>
      </w:r>
      <w:r w:rsidR="00601F21" w:rsidRPr="005F20CF">
        <w:t xml:space="preserve">a </w:t>
      </w:r>
      <w:r w:rsidRPr="005F20CF">
        <w:t>part of this DID to the extent specified herein</w:t>
      </w:r>
      <w:r w:rsidR="00601F21" w:rsidRPr="005F20CF">
        <w:t>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268"/>
        <w:gridCol w:w="5634"/>
      </w:tblGrid>
      <w:tr w:rsidR="00DC38C7" w:rsidRPr="005F20CF">
        <w:tc>
          <w:tcPr>
            <w:tcW w:w="2268" w:type="dxa"/>
          </w:tcPr>
          <w:p w:rsidR="00DC38C7" w:rsidRPr="005F20CF" w:rsidRDefault="00DC38C7" w:rsidP="006F5A6D">
            <w:pPr>
              <w:pStyle w:val="Table10ptText-ASDEFCON"/>
            </w:pPr>
            <w:r w:rsidRPr="005F20CF">
              <w:t>DEF(AUST)1000C</w:t>
            </w:r>
          </w:p>
        </w:tc>
        <w:tc>
          <w:tcPr>
            <w:tcW w:w="5634" w:type="dxa"/>
          </w:tcPr>
          <w:p w:rsidR="00DC38C7" w:rsidRPr="00BD566F" w:rsidRDefault="00DC38C7" w:rsidP="006F5A6D">
            <w:pPr>
              <w:pStyle w:val="Table10ptText-ASDEFCON"/>
            </w:pPr>
            <w:r w:rsidRPr="00BD566F">
              <w:t>ADF Packaging</w:t>
            </w:r>
          </w:p>
        </w:tc>
      </w:tr>
    </w:tbl>
    <w:p w:rsidR="00DC38C7" w:rsidRPr="005F20CF" w:rsidRDefault="00DC38C7" w:rsidP="006F5A6D">
      <w:pPr>
        <w:pStyle w:val="SOWHL1-ASDEFCON"/>
      </w:pPr>
      <w:r w:rsidRPr="005F20CF">
        <w:t>Preparation Instructions</w:t>
      </w:r>
      <w:bookmarkEnd w:id="6"/>
    </w:p>
    <w:p w:rsidR="00DC38C7" w:rsidRPr="005F20CF" w:rsidRDefault="00DC38C7" w:rsidP="006F5A6D">
      <w:pPr>
        <w:pStyle w:val="SOWHL2-ASDEFCON"/>
      </w:pPr>
      <w:bookmarkStart w:id="7" w:name="_Toc515805642"/>
      <w:r w:rsidRPr="005F20CF">
        <w:t>Generic Format and Content</w:t>
      </w:r>
      <w:bookmarkEnd w:id="7"/>
    </w:p>
    <w:p w:rsidR="00DC38C7" w:rsidRPr="005F20CF" w:rsidRDefault="00DC38C7" w:rsidP="006F5A6D">
      <w:pPr>
        <w:pStyle w:val="SOWTL3-ASDEFCON"/>
      </w:pPr>
      <w:r w:rsidRPr="005F20CF">
        <w:t xml:space="preserve">The data item shall comply with the general format, content and preparation instructions contained in the CDRL clause entitled </w:t>
      </w:r>
      <w:r w:rsidR="00D4170C">
        <w:t>‘</w:t>
      </w:r>
      <w:r w:rsidRPr="005F20CF">
        <w:t xml:space="preserve">General Requirements </w:t>
      </w:r>
      <w:r w:rsidR="004F67EF" w:rsidRPr="005F20CF">
        <w:t>f</w:t>
      </w:r>
      <w:r w:rsidRPr="005F20CF">
        <w:t>or Data Items</w:t>
      </w:r>
      <w:r w:rsidR="00D4170C">
        <w:t>’</w:t>
      </w:r>
      <w:r w:rsidRPr="005F20CF">
        <w:t>.</w:t>
      </w:r>
    </w:p>
    <w:p w:rsidR="00F840EA" w:rsidRPr="005F20CF" w:rsidRDefault="00F840EA" w:rsidP="006F5A6D">
      <w:pPr>
        <w:pStyle w:val="SOWTL3-ASDEFCON"/>
      </w:pPr>
      <w:r w:rsidRPr="005F20CF">
        <w:t>The data item shall include a traceability matrix that defines how each specific content requirement, as contained in this DID, is addressed by sections within the data item.</w:t>
      </w:r>
    </w:p>
    <w:p w:rsidR="00DC38C7" w:rsidRPr="005F20CF" w:rsidRDefault="00DC38C7" w:rsidP="006F5A6D">
      <w:pPr>
        <w:pStyle w:val="SOWHL2-ASDEFCON"/>
      </w:pPr>
      <w:bookmarkStart w:id="8" w:name="_Toc515805643"/>
      <w:r w:rsidRPr="005F20CF">
        <w:lastRenderedPageBreak/>
        <w:t>Specific Content</w:t>
      </w:r>
      <w:bookmarkEnd w:id="8"/>
    </w:p>
    <w:bookmarkEnd w:id="2"/>
    <w:p w:rsidR="00DC38C7" w:rsidRPr="005F20CF" w:rsidRDefault="001F74BB" w:rsidP="006F5A6D">
      <w:pPr>
        <w:pStyle w:val="SOWHL3-ASDEFCON"/>
      </w:pPr>
      <w:r>
        <w:t>Analysis of Packaging</w:t>
      </w:r>
      <w:r w:rsidR="00DC38C7" w:rsidRPr="005F20CF">
        <w:t xml:space="preserve"> Requirements</w:t>
      </w:r>
    </w:p>
    <w:p w:rsidR="00DC38C7" w:rsidRDefault="00DC38C7" w:rsidP="006F5A6D">
      <w:pPr>
        <w:pStyle w:val="SOWTL4-ASDEFCON"/>
      </w:pPr>
      <w:r w:rsidRPr="005F20CF">
        <w:t xml:space="preserve">The PACKPL shall </w:t>
      </w:r>
      <w:r w:rsidR="006034D8">
        <w:t>summarise</w:t>
      </w:r>
      <w:r w:rsidRPr="005F20CF">
        <w:t xml:space="preserve"> the </w:t>
      </w:r>
      <w:r w:rsidR="006D5139">
        <w:t xml:space="preserve">analyses undertaken by the </w:t>
      </w:r>
      <w:r w:rsidR="004F67EF" w:rsidRPr="005F20CF">
        <w:t>Contractor</w:t>
      </w:r>
      <w:r w:rsidR="006D5139">
        <w:t xml:space="preserve"> to produce the Packaging list (highlighting differences from the process described</w:t>
      </w:r>
      <w:r w:rsidRPr="005F20CF">
        <w:t xml:space="preserve"> in the Approved SSDP</w:t>
      </w:r>
      <w:r w:rsidR="00601F21" w:rsidRPr="005F20CF">
        <w:t xml:space="preserve"> or the Approved ISP, whichever is the governing plan under the Contract</w:t>
      </w:r>
      <w:r w:rsidR="006D5139">
        <w:t>)</w:t>
      </w:r>
      <w:r w:rsidR="002B2661">
        <w:t>, including:</w:t>
      </w:r>
    </w:p>
    <w:p w:rsidR="002B2661" w:rsidRDefault="002B2661" w:rsidP="006F5A6D">
      <w:pPr>
        <w:pStyle w:val="SOWSubL1-ASDEFCON"/>
      </w:pPr>
      <w:r>
        <w:t>a description of the methodologies used to:</w:t>
      </w:r>
    </w:p>
    <w:p w:rsidR="002B2661" w:rsidRDefault="002B2661" w:rsidP="006F5A6D">
      <w:pPr>
        <w:pStyle w:val="SOWSubL2-ASDEFCON"/>
      </w:pPr>
      <w:r>
        <w:t>identify the</w:t>
      </w:r>
      <w:r w:rsidRPr="005F20CF">
        <w:t xml:space="preserve"> Packaging </w:t>
      </w:r>
      <w:r>
        <w:t>required</w:t>
      </w:r>
      <w:r w:rsidRPr="005F20CF">
        <w:t xml:space="preserve"> to provide support for each level of operation</w:t>
      </w:r>
      <w:r>
        <w:t>s</w:t>
      </w:r>
      <w:r w:rsidRPr="005F20CF">
        <w:t>, maintenance and support of the Mission System and Support System Components</w:t>
      </w:r>
      <w:r>
        <w:t>, as applicable;</w:t>
      </w:r>
    </w:p>
    <w:p w:rsidR="00A73BCB" w:rsidRDefault="00A73BCB" w:rsidP="006F5A6D">
      <w:pPr>
        <w:pStyle w:val="SOWSubL2-ASDEFCON"/>
      </w:pPr>
      <w:r>
        <w:t>optimise the range and quantities of Packaging required; and</w:t>
      </w:r>
    </w:p>
    <w:p w:rsidR="002B2661" w:rsidRDefault="00A73BCB" w:rsidP="006F5A6D">
      <w:pPr>
        <w:pStyle w:val="SOWSubL2-ASDEFCON"/>
      </w:pPr>
      <w:r>
        <w:t>justify</w:t>
      </w:r>
      <w:r w:rsidRPr="00563C7C">
        <w:t xml:space="preserve"> </w:t>
      </w:r>
      <w:r>
        <w:t>the range and quantities of Packaging to be procured;</w:t>
      </w:r>
    </w:p>
    <w:p w:rsidR="006D5139" w:rsidRPr="005F20CF" w:rsidRDefault="002B2661" w:rsidP="006F5A6D">
      <w:pPr>
        <w:pStyle w:val="SOWSubL1-ASDEFCON"/>
      </w:pPr>
      <w:r>
        <w:t>i</w:t>
      </w:r>
      <w:r w:rsidR="006D5139" w:rsidRPr="005F20CF">
        <w:t xml:space="preserve">dentification of the data sources </w:t>
      </w:r>
      <w:r>
        <w:t>used</w:t>
      </w:r>
      <w:r w:rsidR="006D5139" w:rsidRPr="005F20CF">
        <w:t>;</w:t>
      </w:r>
    </w:p>
    <w:p w:rsidR="006D5139" w:rsidRPr="005F20CF" w:rsidRDefault="006D5139" w:rsidP="006F5A6D">
      <w:pPr>
        <w:pStyle w:val="SOWSubL1-ASDEFCON"/>
      </w:pPr>
      <w:r w:rsidRPr="005F20CF">
        <w:t xml:space="preserve">identification of the key assumptions on which the analysis </w:t>
      </w:r>
      <w:r w:rsidR="002B2661">
        <w:t>wa</w:t>
      </w:r>
      <w:r w:rsidRPr="005F20CF">
        <w:t>s based;</w:t>
      </w:r>
      <w:r w:rsidR="004F009E">
        <w:t xml:space="preserve"> and</w:t>
      </w:r>
    </w:p>
    <w:p w:rsidR="006D5139" w:rsidRPr="005F20CF" w:rsidRDefault="006D5139" w:rsidP="006F5A6D">
      <w:pPr>
        <w:pStyle w:val="SOWSubL1-ASDEFCON"/>
      </w:pPr>
      <w:r w:rsidRPr="005F20CF">
        <w:t>calculations and sensitivity analyses for a sample of Packaging</w:t>
      </w:r>
      <w:r w:rsidR="002B2661">
        <w:t>,</w:t>
      </w:r>
      <w:r w:rsidRPr="005F20CF">
        <w:t xml:space="preserve"> to support the recommendations</w:t>
      </w:r>
      <w:r w:rsidR="002B2661">
        <w:t>.</w:t>
      </w:r>
    </w:p>
    <w:p w:rsidR="001F74BB" w:rsidRPr="005F20CF" w:rsidRDefault="001F74BB" w:rsidP="006F5A6D">
      <w:pPr>
        <w:pStyle w:val="SOWHL3-ASDEFCON"/>
      </w:pPr>
      <w:bookmarkStart w:id="9" w:name="_Ref481672654"/>
      <w:r>
        <w:t>Packaging List</w:t>
      </w:r>
      <w:bookmarkEnd w:id="9"/>
    </w:p>
    <w:p w:rsidR="00DC38C7" w:rsidRPr="005F20CF" w:rsidRDefault="005F20CF" w:rsidP="006F5A6D">
      <w:pPr>
        <w:pStyle w:val="SOWTL4-ASDEFCON"/>
      </w:pPr>
      <w:bookmarkStart w:id="10" w:name="_Ref481672642"/>
      <w:r w:rsidRPr="005F20CF">
        <w:t>The PACKPL shall, f</w:t>
      </w:r>
      <w:r w:rsidR="00DC38C7" w:rsidRPr="005F20CF">
        <w:t xml:space="preserve">or each item of </w:t>
      </w:r>
      <w:r w:rsidR="00175DC0" w:rsidRPr="005F20CF">
        <w:t>Packaging</w:t>
      </w:r>
      <w:r w:rsidR="00DC38C7" w:rsidRPr="005F20CF">
        <w:t xml:space="preserve"> </w:t>
      </w:r>
      <w:r w:rsidRPr="005F20CF">
        <w:t>recommended</w:t>
      </w:r>
      <w:r w:rsidR="00DC38C7" w:rsidRPr="005F20CF">
        <w:t xml:space="preserve">, </w:t>
      </w:r>
      <w:r w:rsidRPr="005F20CF">
        <w:t>include</w:t>
      </w:r>
      <w:r w:rsidR="001D0252">
        <w:t xml:space="preserve"> (using sub-reports and cross-references as appropriate)</w:t>
      </w:r>
      <w:r w:rsidR="00DC38C7" w:rsidRPr="005F20CF">
        <w:t>:</w:t>
      </w:r>
      <w:bookmarkEnd w:id="10"/>
    </w:p>
    <w:p w:rsidR="00DC38C7" w:rsidRPr="005F20CF" w:rsidRDefault="00DC38C7" w:rsidP="006F5A6D">
      <w:pPr>
        <w:pStyle w:val="SOWSubL1-ASDEFCON"/>
      </w:pPr>
      <w:r w:rsidRPr="005F20CF">
        <w:t xml:space="preserve">a specific record for each </w:t>
      </w:r>
      <w:r w:rsidR="005F20CF" w:rsidRPr="005F20CF">
        <w:t xml:space="preserve">unique </w:t>
      </w:r>
      <w:r w:rsidRPr="005F20CF">
        <w:t xml:space="preserve">item of </w:t>
      </w:r>
      <w:r w:rsidR="00175DC0" w:rsidRPr="005F20CF">
        <w:t>Packaging</w:t>
      </w:r>
      <w:r w:rsidR="005F20CF" w:rsidRPr="005F20CF">
        <w:t xml:space="preserve"> (ie, each line item)</w:t>
      </w:r>
      <w:r w:rsidRPr="005F20CF">
        <w:t>;</w:t>
      </w:r>
    </w:p>
    <w:p w:rsidR="00DC38C7" w:rsidRPr="005F20CF" w:rsidRDefault="00DC38C7" w:rsidP="006F5A6D">
      <w:pPr>
        <w:pStyle w:val="SOWSubL1-ASDEFCON"/>
      </w:pPr>
      <w:r w:rsidRPr="005F20CF">
        <w:t>identification details, including:</w:t>
      </w:r>
    </w:p>
    <w:p w:rsidR="004F67EF" w:rsidRPr="005F20CF" w:rsidRDefault="004F67EF" w:rsidP="006F5A6D">
      <w:pPr>
        <w:pStyle w:val="SOWSubL2-ASDEFCON"/>
      </w:pPr>
      <w:r w:rsidRPr="005F20CF">
        <w:t>item name</w:t>
      </w:r>
      <w:r w:rsidR="00BC3632">
        <w:t xml:space="preserve"> / </w:t>
      </w:r>
      <w:r w:rsidRPr="005F20CF">
        <w:t>provisioning nomenclature, including the model or type;</w:t>
      </w:r>
    </w:p>
    <w:p w:rsidR="004F67EF" w:rsidRPr="005F20CF" w:rsidRDefault="004F67EF" w:rsidP="006F5A6D">
      <w:pPr>
        <w:pStyle w:val="SOWSubL2-ASDEFCON"/>
      </w:pPr>
      <w:r w:rsidRPr="005F20CF">
        <w:t>NATO Stock Number (NSN), if known;</w:t>
      </w:r>
    </w:p>
    <w:p w:rsidR="004F67EF" w:rsidRPr="005F20CF" w:rsidRDefault="005F20CF" w:rsidP="006F5A6D">
      <w:pPr>
        <w:pStyle w:val="SOWSubL2-ASDEFCON"/>
      </w:pPr>
      <w:r w:rsidRPr="005F20CF">
        <w:t>m</w:t>
      </w:r>
      <w:r w:rsidR="004F67EF" w:rsidRPr="005F20CF">
        <w:t xml:space="preserve">anufacturer's name and </w:t>
      </w:r>
      <w:r w:rsidR="00D66D4C">
        <w:t xml:space="preserve">NATO </w:t>
      </w:r>
      <w:r w:rsidR="004F67EF" w:rsidRPr="005F20CF">
        <w:t xml:space="preserve">Commercial </w:t>
      </w:r>
      <w:r w:rsidR="00E00A44" w:rsidRPr="005F20CF">
        <w:t xml:space="preserve">and </w:t>
      </w:r>
      <w:r w:rsidR="004F67EF" w:rsidRPr="005F20CF">
        <w:t>Government Entity (</w:t>
      </w:r>
      <w:r w:rsidR="00D66D4C">
        <w:t>N</w:t>
      </w:r>
      <w:r w:rsidR="004F67EF" w:rsidRPr="005F20CF">
        <w:t xml:space="preserve">CAGE) code, or other supplier code (if </w:t>
      </w:r>
      <w:r w:rsidR="00D66D4C">
        <w:t>N</w:t>
      </w:r>
      <w:r w:rsidR="004F67EF" w:rsidRPr="005F20CF">
        <w:t>CAGE code is not available);</w:t>
      </w:r>
      <w:r w:rsidR="00806C46" w:rsidRPr="00806C46">
        <w:t xml:space="preserve"> </w:t>
      </w:r>
      <w:r w:rsidR="00806C46" w:rsidRPr="005F20CF">
        <w:t>and</w:t>
      </w:r>
    </w:p>
    <w:p w:rsidR="004F67EF" w:rsidRPr="005F20CF" w:rsidRDefault="005F20CF" w:rsidP="006F5A6D">
      <w:pPr>
        <w:pStyle w:val="SOWSubL2-ASDEFCON"/>
      </w:pPr>
      <w:r w:rsidRPr="005F20CF">
        <w:t>m</w:t>
      </w:r>
      <w:r w:rsidR="004F67EF" w:rsidRPr="005F20CF">
        <w:t xml:space="preserve">anufacturer's </w:t>
      </w:r>
      <w:r w:rsidRPr="005F20CF">
        <w:t xml:space="preserve">reference number / </w:t>
      </w:r>
      <w:r w:rsidR="004F67EF" w:rsidRPr="005F20CF">
        <w:t>part number;</w:t>
      </w:r>
    </w:p>
    <w:p w:rsidR="002D164B" w:rsidRPr="005F20CF" w:rsidRDefault="002D164B" w:rsidP="006F5A6D">
      <w:pPr>
        <w:pStyle w:val="SOWSubL1-ASDEFCON"/>
      </w:pPr>
      <w:r w:rsidRPr="005F20CF">
        <w:t>details describing the use and nature of each item</w:t>
      </w:r>
      <w:r w:rsidR="005F20CF" w:rsidRPr="005F20CF">
        <w:t xml:space="preserve"> of Packaging</w:t>
      </w:r>
      <w:r w:rsidRPr="005F20CF">
        <w:t>, including:</w:t>
      </w:r>
    </w:p>
    <w:p w:rsidR="00044056" w:rsidRDefault="002908CB" w:rsidP="006F5A6D">
      <w:pPr>
        <w:pStyle w:val="SOWSubL2-ASDEFCON"/>
      </w:pPr>
      <w:r>
        <w:t xml:space="preserve">unique </w:t>
      </w:r>
      <w:r w:rsidR="00DC38C7" w:rsidRPr="005F20CF">
        <w:t xml:space="preserve">identification </w:t>
      </w:r>
      <w:r w:rsidR="002D164B" w:rsidRPr="005F20CF">
        <w:t>details for</w:t>
      </w:r>
      <w:r w:rsidR="00DC38C7" w:rsidRPr="005F20CF">
        <w:t xml:space="preserve"> the item being packed, including</w:t>
      </w:r>
      <w:r w:rsidR="00044056">
        <w:t>:</w:t>
      </w:r>
    </w:p>
    <w:p w:rsidR="00DC38C7" w:rsidRDefault="00044056" w:rsidP="00A21F96">
      <w:pPr>
        <w:pStyle w:val="SOWSubL2NONUM-ASDEFCON"/>
        <w:ind w:left="2880" w:hanging="612"/>
      </w:pPr>
      <w:r>
        <w:t>1)</w:t>
      </w:r>
      <w:r>
        <w:tab/>
      </w:r>
      <w:r w:rsidR="00DC38C7" w:rsidRPr="005F20CF">
        <w:t xml:space="preserve">when a LSAR is </w:t>
      </w:r>
      <w:r w:rsidR="00D77CC7">
        <w:t>required</w:t>
      </w:r>
      <w:r w:rsidR="00D77CC7" w:rsidRPr="005F20CF">
        <w:t xml:space="preserve"> </w:t>
      </w:r>
      <w:r w:rsidR="00DC38C7" w:rsidRPr="005F20CF">
        <w:t>in the SOW</w:t>
      </w:r>
      <w:r>
        <w:t xml:space="preserve">, the </w:t>
      </w:r>
      <w:r w:rsidR="00DC38C7" w:rsidRPr="005F20CF">
        <w:t>End Item Acronym Code</w:t>
      </w:r>
      <w:r w:rsidR="002908CB">
        <w:t>,</w:t>
      </w:r>
      <w:r w:rsidR="00DC38C7" w:rsidRPr="005F20CF">
        <w:t xml:space="preserve"> </w:t>
      </w:r>
      <w:r w:rsidR="00E00A44">
        <w:t>LSA</w:t>
      </w:r>
      <w:r w:rsidR="00DC38C7" w:rsidRPr="005F20CF">
        <w:t xml:space="preserve"> Control Number</w:t>
      </w:r>
      <w:r w:rsidR="002908CB">
        <w:t xml:space="preserve"> and Useable On Code, as applicable</w:t>
      </w:r>
      <w:r w:rsidR="00DC38C7" w:rsidRPr="005F20CF">
        <w:t>;</w:t>
      </w:r>
      <w:r w:rsidR="002D164B" w:rsidRPr="005F20CF">
        <w:t xml:space="preserve"> and</w:t>
      </w:r>
    </w:p>
    <w:p w:rsidR="00044056" w:rsidRPr="00044056" w:rsidRDefault="00044056" w:rsidP="00A21F96">
      <w:pPr>
        <w:pStyle w:val="SOWSubL2NONUM-ASDEFCON"/>
        <w:ind w:left="2880" w:hanging="612"/>
      </w:pPr>
      <w:r>
        <w:t>2)</w:t>
      </w:r>
      <w:r>
        <w:tab/>
        <w:t xml:space="preserve">the </w:t>
      </w:r>
      <w:r w:rsidRPr="005F20CF">
        <w:t xml:space="preserve">manufacturer's </w:t>
      </w:r>
      <w:r w:rsidR="00D66D4C">
        <w:t>N</w:t>
      </w:r>
      <w:r>
        <w:t xml:space="preserve">CAGE code and </w:t>
      </w:r>
      <w:r w:rsidRPr="005F20CF">
        <w:t>reference number</w:t>
      </w:r>
      <w:r>
        <w:t>; and</w:t>
      </w:r>
    </w:p>
    <w:p w:rsidR="00DC38C7" w:rsidRPr="005F20CF" w:rsidRDefault="00DC38C7" w:rsidP="006F5A6D">
      <w:pPr>
        <w:pStyle w:val="SOWSubL2-ASDEFCON"/>
      </w:pPr>
      <w:r w:rsidRPr="005F20CF">
        <w:t>reference</w:t>
      </w:r>
      <w:r w:rsidR="002D164B" w:rsidRPr="005F20CF">
        <w:t>s</w:t>
      </w:r>
      <w:r w:rsidRPr="005F20CF">
        <w:t xml:space="preserve"> to specific section</w:t>
      </w:r>
      <w:r w:rsidR="002D164B" w:rsidRPr="005F20CF">
        <w:t>s</w:t>
      </w:r>
      <w:r w:rsidRPr="005F20CF">
        <w:t xml:space="preserve"> </w:t>
      </w:r>
      <w:r w:rsidR="00044056">
        <w:t xml:space="preserve">for requirements </w:t>
      </w:r>
      <w:r w:rsidRPr="005F20CF">
        <w:t xml:space="preserve">within DEF(AUST)1000C </w:t>
      </w:r>
      <w:r w:rsidR="002D164B" w:rsidRPr="005F20CF">
        <w:t xml:space="preserve">to </w:t>
      </w:r>
      <w:r w:rsidRPr="005F20CF">
        <w:t xml:space="preserve">which the </w:t>
      </w:r>
      <w:r w:rsidR="00175DC0" w:rsidRPr="005F20CF">
        <w:t>Packaging</w:t>
      </w:r>
      <w:r w:rsidRPr="005F20CF">
        <w:t xml:space="preserve"> complies;</w:t>
      </w:r>
    </w:p>
    <w:p w:rsidR="002D164B" w:rsidRPr="005F20CF" w:rsidRDefault="002D164B" w:rsidP="006F5A6D">
      <w:pPr>
        <w:pStyle w:val="SOWSubL1-ASDEFCON"/>
      </w:pPr>
      <w:r w:rsidRPr="005F20CF">
        <w:t>provisioning information</w:t>
      </w:r>
      <w:r w:rsidR="003A355D">
        <w:t xml:space="preserve"> for each line item</w:t>
      </w:r>
      <w:r w:rsidRPr="005F20CF">
        <w:t>, including:</w:t>
      </w:r>
    </w:p>
    <w:p w:rsidR="002D164B" w:rsidRPr="005F20CF" w:rsidRDefault="002D164B" w:rsidP="006F5A6D">
      <w:pPr>
        <w:pStyle w:val="SOWSubL2-ASDEFCON"/>
      </w:pPr>
      <w:r w:rsidRPr="005F20CF">
        <w:t>a unit price, which shall be the Contractor’s most favoured customer price for the delivery of that item of Packaging;</w:t>
      </w:r>
    </w:p>
    <w:p w:rsidR="0069079A" w:rsidRDefault="0069079A" w:rsidP="0069079A">
      <w:pPr>
        <w:pStyle w:val="SOWSubL2-ASDEFCON"/>
      </w:pPr>
      <w:r>
        <w:t>source currency, for the unit price for the line item;</w:t>
      </w:r>
    </w:p>
    <w:p w:rsidR="00DC38C7" w:rsidRPr="005F20CF" w:rsidRDefault="002D164B" w:rsidP="006F5A6D">
      <w:pPr>
        <w:pStyle w:val="SOWSubL2-ASDEFCON"/>
      </w:pPr>
      <w:r w:rsidRPr="005F20CF">
        <w:t>the recommended</w:t>
      </w:r>
      <w:r w:rsidR="005F20CF" w:rsidRPr="005F20CF">
        <w:t xml:space="preserve"> total</w:t>
      </w:r>
      <w:r w:rsidRPr="005F20CF">
        <w:t xml:space="preserve"> </w:t>
      </w:r>
      <w:r w:rsidR="00DC38C7" w:rsidRPr="005F20CF">
        <w:t xml:space="preserve">quantity </w:t>
      </w:r>
      <w:r w:rsidRPr="005F20CF">
        <w:t>to be procured by the Commonwealth</w:t>
      </w:r>
      <w:r w:rsidR="00DC38C7" w:rsidRPr="005F20CF">
        <w:t>;</w:t>
      </w:r>
    </w:p>
    <w:p w:rsidR="003E2AE0" w:rsidRDefault="003E2AE0" w:rsidP="006F5A6D">
      <w:pPr>
        <w:pStyle w:val="SOWSubL2-ASDEFCON"/>
      </w:pPr>
      <w:r>
        <w:t>customs duties and other government duties, as applicable;</w:t>
      </w:r>
    </w:p>
    <w:p w:rsidR="003A355D" w:rsidRDefault="003A355D" w:rsidP="006F5A6D">
      <w:pPr>
        <w:pStyle w:val="SOWSubL2-ASDEFCON"/>
      </w:pPr>
      <w:r>
        <w:t>a total price for each line item;</w:t>
      </w:r>
    </w:p>
    <w:p w:rsidR="00DC38C7" w:rsidRPr="005F20CF" w:rsidRDefault="002D164B" w:rsidP="006F5A6D">
      <w:pPr>
        <w:pStyle w:val="SOWSubL2-ASDEFCON"/>
      </w:pPr>
      <w:r w:rsidRPr="005F20CF">
        <w:t xml:space="preserve">the </w:t>
      </w:r>
      <w:r w:rsidR="00DC38C7" w:rsidRPr="005F20CF">
        <w:t xml:space="preserve">provisioning lead time, </w:t>
      </w:r>
      <w:r w:rsidR="003A355D">
        <w:t>and</w:t>
      </w:r>
      <w:r w:rsidR="003A355D" w:rsidRPr="005F20CF">
        <w:t xml:space="preserve"> </w:t>
      </w:r>
      <w:r w:rsidR="00DC38C7" w:rsidRPr="005F20CF">
        <w:t xml:space="preserve">the identification of </w:t>
      </w:r>
      <w:r w:rsidR="003A355D">
        <w:t xml:space="preserve">any </w:t>
      </w:r>
      <w:r w:rsidR="00DC38C7" w:rsidRPr="005F20CF">
        <w:t>Long Lead Time Items;</w:t>
      </w:r>
      <w:r w:rsidRPr="005F20CF">
        <w:t xml:space="preserve"> </w:t>
      </w:r>
    </w:p>
    <w:p w:rsidR="00DC38C7" w:rsidRDefault="005F20CF" w:rsidP="003A355D">
      <w:pPr>
        <w:pStyle w:val="SOWSubL2-ASDEFCON"/>
      </w:pPr>
      <w:r w:rsidRPr="005F20CF">
        <w:t xml:space="preserve">the </w:t>
      </w:r>
      <w:r w:rsidR="00DC38C7" w:rsidRPr="005F20CF">
        <w:t>delivery location; and</w:t>
      </w:r>
    </w:p>
    <w:p w:rsidR="003A355D" w:rsidRPr="005F20CF" w:rsidRDefault="003A355D" w:rsidP="003A355D">
      <w:pPr>
        <w:pStyle w:val="SOWSubL2-ASDEFCON"/>
      </w:pPr>
      <w:r>
        <w:t>a recommended delivery date;</w:t>
      </w:r>
      <w:r w:rsidRPr="003A355D">
        <w:t xml:space="preserve"> </w:t>
      </w:r>
      <w:r w:rsidRPr="005F20CF">
        <w:t>and</w:t>
      </w:r>
    </w:p>
    <w:p w:rsidR="00DC38C7" w:rsidRPr="005F20CF" w:rsidRDefault="002D164B" w:rsidP="006F5A6D">
      <w:pPr>
        <w:pStyle w:val="SOWSubL1-ASDEFCON"/>
      </w:pPr>
      <w:r w:rsidRPr="005F20CF">
        <w:t xml:space="preserve">recommendations for </w:t>
      </w:r>
      <w:r w:rsidR="003A355D">
        <w:t>any</w:t>
      </w:r>
      <w:r w:rsidR="003A355D" w:rsidRPr="005F20CF">
        <w:t xml:space="preserve"> </w:t>
      </w:r>
      <w:r w:rsidR="00DC38C7" w:rsidRPr="005F20CF">
        <w:t xml:space="preserve">items of </w:t>
      </w:r>
      <w:r w:rsidR="00175DC0" w:rsidRPr="005F20CF">
        <w:t>Packaging</w:t>
      </w:r>
      <w:r w:rsidR="00DC38C7" w:rsidRPr="005F20CF">
        <w:t xml:space="preserve"> </w:t>
      </w:r>
      <w:r w:rsidRPr="005F20CF">
        <w:t xml:space="preserve">to be </w:t>
      </w:r>
      <w:r w:rsidR="003A355D">
        <w:t>procured</w:t>
      </w:r>
      <w:r w:rsidR="003A355D" w:rsidRPr="005F20CF">
        <w:t xml:space="preserve"> </w:t>
      </w:r>
      <w:r w:rsidRPr="005F20CF">
        <w:t xml:space="preserve">by the Commonwealth from sources external to the Contract, including for the purposes of </w:t>
      </w:r>
      <w:r w:rsidR="00DC38C7" w:rsidRPr="005F20CF">
        <w:t xml:space="preserve">standardisation or offsetting with </w:t>
      </w:r>
      <w:r w:rsidR="00175DC0" w:rsidRPr="005F20CF">
        <w:t>Packaging</w:t>
      </w:r>
      <w:r w:rsidR="00DC38C7" w:rsidRPr="005F20CF">
        <w:t xml:space="preserve"> that is already </w:t>
      </w:r>
      <w:r w:rsidR="003A355D">
        <w:t>in</w:t>
      </w:r>
      <w:r w:rsidR="00DC38C7" w:rsidRPr="005F20CF">
        <w:t xml:space="preserve"> the Commonwealth</w:t>
      </w:r>
      <w:r w:rsidR="003A355D">
        <w:t xml:space="preserve"> inventory</w:t>
      </w:r>
      <w:r w:rsidR="00DC38C7" w:rsidRPr="005F20CF">
        <w:t>.</w:t>
      </w:r>
    </w:p>
    <w:sectPr w:rsidR="00DC38C7" w:rsidRPr="005F20CF" w:rsidSect="0018210F">
      <w:headerReference w:type="default" r:id="rId7"/>
      <w:footerReference w:type="default" r:id="rId8"/>
      <w:pgSz w:w="11906" w:h="16838" w:code="9"/>
      <w:pgMar w:top="1247" w:right="1418" w:bottom="567" w:left="1418" w:header="567" w:footer="45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0D4" w:rsidRDefault="00A330D4">
      <w:r>
        <w:separator/>
      </w:r>
    </w:p>
  </w:endnote>
  <w:endnote w:type="continuationSeparator" w:id="0">
    <w:p w:rsidR="00A330D4" w:rsidRDefault="00A3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41273F" w:rsidTr="001041D5">
      <w:tc>
        <w:tcPr>
          <w:tcW w:w="2500" w:type="pct"/>
        </w:tcPr>
        <w:p w:rsidR="0041273F" w:rsidRDefault="0041273F" w:rsidP="001041D5">
          <w:pPr>
            <w:pStyle w:val="ASDEFCONHeaderFooterLeft"/>
          </w:pPr>
        </w:p>
      </w:tc>
      <w:tc>
        <w:tcPr>
          <w:tcW w:w="2500" w:type="pct"/>
        </w:tcPr>
        <w:p w:rsidR="0041273F" w:rsidRPr="001041D5" w:rsidRDefault="0041273F" w:rsidP="001041D5">
          <w:pPr>
            <w:pStyle w:val="ASDEFCONHeaderFooterRight"/>
            <w:rPr>
              <w:szCs w:val="16"/>
            </w:rPr>
          </w:pPr>
          <w:r w:rsidRPr="001041D5">
            <w:rPr>
              <w:rStyle w:val="PageNumber"/>
              <w:color w:val="auto"/>
              <w:szCs w:val="16"/>
            </w:rPr>
            <w:fldChar w:fldCharType="begin"/>
          </w:r>
          <w:r w:rsidRPr="001041D5">
            <w:rPr>
              <w:rStyle w:val="PageNumber"/>
              <w:color w:val="auto"/>
              <w:szCs w:val="16"/>
            </w:rPr>
            <w:instrText xml:space="preserve"> PAGE </w:instrText>
          </w:r>
          <w:r w:rsidRPr="001041D5">
            <w:rPr>
              <w:rStyle w:val="PageNumber"/>
              <w:color w:val="auto"/>
              <w:szCs w:val="16"/>
            </w:rPr>
            <w:fldChar w:fldCharType="separate"/>
          </w:r>
          <w:r w:rsidR="00EB6951">
            <w:rPr>
              <w:rStyle w:val="PageNumber"/>
              <w:noProof/>
              <w:color w:val="auto"/>
              <w:szCs w:val="16"/>
            </w:rPr>
            <w:t>1</w:t>
          </w:r>
          <w:r w:rsidRPr="001041D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41273F" w:rsidTr="001041D5">
      <w:tc>
        <w:tcPr>
          <w:tcW w:w="5000" w:type="pct"/>
          <w:gridSpan w:val="2"/>
        </w:tcPr>
        <w:p w:rsidR="0041273F" w:rsidRDefault="00EB6951" w:rsidP="00C0562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41273F" w:rsidRPr="001041D5" w:rsidRDefault="0041273F" w:rsidP="00091B63">
    <w:pPr>
      <w:pStyle w:val="ASDEFCONHeaderFooter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0D4" w:rsidRDefault="00A330D4">
      <w:r>
        <w:separator/>
      </w:r>
    </w:p>
  </w:footnote>
  <w:footnote w:type="continuationSeparator" w:id="0">
    <w:p w:rsidR="00A330D4" w:rsidRDefault="00A3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41273F" w:rsidTr="001041D5">
      <w:tc>
        <w:tcPr>
          <w:tcW w:w="5000" w:type="pct"/>
          <w:gridSpan w:val="2"/>
        </w:tcPr>
        <w:p w:rsidR="0041273F" w:rsidRDefault="00EB6951" w:rsidP="00C0562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41273F" w:rsidTr="001041D5">
      <w:tc>
        <w:tcPr>
          <w:tcW w:w="2500" w:type="pct"/>
        </w:tcPr>
        <w:p w:rsidR="0041273F" w:rsidRDefault="00EB6951" w:rsidP="001041D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41273F" w:rsidRDefault="00EB6951" w:rsidP="001041D5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DID-ILS-SUP-PACKPL</w:t>
          </w:r>
          <w:r>
            <w:fldChar w:fldCharType="end"/>
          </w:r>
          <w:r w:rsidR="00FC6CB0">
            <w:t>-</w:t>
          </w:r>
          <w:r>
            <w:fldChar w:fldCharType="begin"/>
          </w:r>
          <w:r>
            <w:instrText xml:space="preserve"> DOCPROPERTY  Version  \* MERGEF</w:instrText>
          </w:r>
          <w:r>
            <w:instrText xml:space="preserve">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41273F" w:rsidRPr="001041D5" w:rsidRDefault="0041273F" w:rsidP="00104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34"/>
  </w:num>
  <w:num w:numId="10">
    <w:abstractNumId w:val="13"/>
  </w:num>
  <w:num w:numId="11">
    <w:abstractNumId w:val="16"/>
  </w:num>
  <w:num w:numId="12">
    <w:abstractNumId w:val="36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  <w:num w:numId="18">
    <w:abstractNumId w:val="2"/>
  </w:num>
  <w:num w:numId="19">
    <w:abstractNumId w:val="21"/>
  </w:num>
  <w:num w:numId="20">
    <w:abstractNumId w:val="32"/>
  </w:num>
  <w:num w:numId="21">
    <w:abstractNumId w:val="29"/>
  </w:num>
  <w:num w:numId="22">
    <w:abstractNumId w:val="0"/>
  </w:num>
  <w:num w:numId="23">
    <w:abstractNumId w:val="17"/>
  </w:num>
  <w:num w:numId="24">
    <w:abstractNumId w:val="20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3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6"/>
  </w:num>
  <w:num w:numId="31">
    <w:abstractNumId w:val="35"/>
  </w:num>
  <w:num w:numId="32">
    <w:abstractNumId w:val="14"/>
  </w:num>
  <w:num w:numId="33">
    <w:abstractNumId w:val="22"/>
  </w:num>
  <w:num w:numId="34">
    <w:abstractNumId w:val="9"/>
  </w:num>
  <w:num w:numId="35">
    <w:abstractNumId w:val="4"/>
  </w:num>
  <w:num w:numId="36">
    <w:abstractNumId w:val="25"/>
  </w:num>
  <w:num w:numId="37">
    <w:abstractNumId w:val="26"/>
  </w:num>
  <w:num w:numId="3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368"/>
    <w:rsid w:val="00044056"/>
    <w:rsid w:val="00091B63"/>
    <w:rsid w:val="00097AFA"/>
    <w:rsid w:val="000B2E51"/>
    <w:rsid w:val="000B78DD"/>
    <w:rsid w:val="000D11CA"/>
    <w:rsid w:val="001041D5"/>
    <w:rsid w:val="00156D44"/>
    <w:rsid w:val="00161370"/>
    <w:rsid w:val="0017247C"/>
    <w:rsid w:val="00175DC0"/>
    <w:rsid w:val="0018210F"/>
    <w:rsid w:val="00184ABF"/>
    <w:rsid w:val="001D0252"/>
    <w:rsid w:val="001E4003"/>
    <w:rsid w:val="001F74BB"/>
    <w:rsid w:val="001F787A"/>
    <w:rsid w:val="00245CD6"/>
    <w:rsid w:val="002908CB"/>
    <w:rsid w:val="002B2661"/>
    <w:rsid w:val="002D164B"/>
    <w:rsid w:val="002E06C0"/>
    <w:rsid w:val="00301304"/>
    <w:rsid w:val="003170C3"/>
    <w:rsid w:val="003A1B63"/>
    <w:rsid w:val="003A355D"/>
    <w:rsid w:val="003E2AE0"/>
    <w:rsid w:val="0041273F"/>
    <w:rsid w:val="004436A7"/>
    <w:rsid w:val="00466CEF"/>
    <w:rsid w:val="004A59E7"/>
    <w:rsid w:val="004B28BD"/>
    <w:rsid w:val="004C0858"/>
    <w:rsid w:val="004C22DC"/>
    <w:rsid w:val="004D19E6"/>
    <w:rsid w:val="004F009E"/>
    <w:rsid w:val="004F1722"/>
    <w:rsid w:val="004F67EF"/>
    <w:rsid w:val="005021FD"/>
    <w:rsid w:val="005028E4"/>
    <w:rsid w:val="00511290"/>
    <w:rsid w:val="00517142"/>
    <w:rsid w:val="00522F0B"/>
    <w:rsid w:val="00570343"/>
    <w:rsid w:val="0059428B"/>
    <w:rsid w:val="005B48FF"/>
    <w:rsid w:val="005F20CF"/>
    <w:rsid w:val="00601F21"/>
    <w:rsid w:val="006023E4"/>
    <w:rsid w:val="006034D8"/>
    <w:rsid w:val="00605AF2"/>
    <w:rsid w:val="006174C1"/>
    <w:rsid w:val="00644BE1"/>
    <w:rsid w:val="006720EF"/>
    <w:rsid w:val="006722AA"/>
    <w:rsid w:val="0069079A"/>
    <w:rsid w:val="006B07CF"/>
    <w:rsid w:val="006D5139"/>
    <w:rsid w:val="006F5A6D"/>
    <w:rsid w:val="0071141B"/>
    <w:rsid w:val="00712DB0"/>
    <w:rsid w:val="00794BAF"/>
    <w:rsid w:val="007A07BC"/>
    <w:rsid w:val="007C7609"/>
    <w:rsid w:val="00806C46"/>
    <w:rsid w:val="008A1D5F"/>
    <w:rsid w:val="008B7F68"/>
    <w:rsid w:val="008F6906"/>
    <w:rsid w:val="009206F3"/>
    <w:rsid w:val="00931519"/>
    <w:rsid w:val="009352E3"/>
    <w:rsid w:val="00935B1A"/>
    <w:rsid w:val="00960103"/>
    <w:rsid w:val="00983AAE"/>
    <w:rsid w:val="009853EC"/>
    <w:rsid w:val="0098685C"/>
    <w:rsid w:val="009B2176"/>
    <w:rsid w:val="00A0528D"/>
    <w:rsid w:val="00A21F96"/>
    <w:rsid w:val="00A25626"/>
    <w:rsid w:val="00A330D4"/>
    <w:rsid w:val="00A40FB2"/>
    <w:rsid w:val="00A63C60"/>
    <w:rsid w:val="00A64B20"/>
    <w:rsid w:val="00A73BCB"/>
    <w:rsid w:val="00AD02D7"/>
    <w:rsid w:val="00AD2570"/>
    <w:rsid w:val="00AE05A0"/>
    <w:rsid w:val="00AE1CD9"/>
    <w:rsid w:val="00B018AB"/>
    <w:rsid w:val="00B35710"/>
    <w:rsid w:val="00B606A5"/>
    <w:rsid w:val="00B91B15"/>
    <w:rsid w:val="00BA715D"/>
    <w:rsid w:val="00BC3632"/>
    <w:rsid w:val="00BD566F"/>
    <w:rsid w:val="00BF66ED"/>
    <w:rsid w:val="00C0562F"/>
    <w:rsid w:val="00C42368"/>
    <w:rsid w:val="00C5174A"/>
    <w:rsid w:val="00C52E85"/>
    <w:rsid w:val="00CB4C91"/>
    <w:rsid w:val="00CD2688"/>
    <w:rsid w:val="00D01095"/>
    <w:rsid w:val="00D35A0D"/>
    <w:rsid w:val="00D4170C"/>
    <w:rsid w:val="00D66D4C"/>
    <w:rsid w:val="00D73887"/>
    <w:rsid w:val="00D77CC7"/>
    <w:rsid w:val="00D83975"/>
    <w:rsid w:val="00DA5C58"/>
    <w:rsid w:val="00DC38C7"/>
    <w:rsid w:val="00DE467D"/>
    <w:rsid w:val="00E00A44"/>
    <w:rsid w:val="00E0669C"/>
    <w:rsid w:val="00E147A8"/>
    <w:rsid w:val="00E24344"/>
    <w:rsid w:val="00E70B89"/>
    <w:rsid w:val="00E70CCC"/>
    <w:rsid w:val="00E734A0"/>
    <w:rsid w:val="00EB6951"/>
    <w:rsid w:val="00EE2798"/>
    <w:rsid w:val="00F019F2"/>
    <w:rsid w:val="00F12BEA"/>
    <w:rsid w:val="00F16109"/>
    <w:rsid w:val="00F2444A"/>
    <w:rsid w:val="00F35C94"/>
    <w:rsid w:val="00F657B6"/>
    <w:rsid w:val="00F7697D"/>
    <w:rsid w:val="00F840EA"/>
    <w:rsid w:val="00F86CE0"/>
    <w:rsid w:val="00FB6D9F"/>
    <w:rsid w:val="00FB79A5"/>
    <w:rsid w:val="00FC6CB0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95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EB6951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EB695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960103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960103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D4170C"/>
    <w:pPr>
      <w:numPr>
        <w:ilvl w:val="4"/>
        <w:numId w:val="22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D4170C"/>
    <w:pPr>
      <w:numPr>
        <w:ilvl w:val="5"/>
        <w:numId w:val="22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D4170C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D4170C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D4170C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EB69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6951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EB695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EB695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B6951"/>
    <w:pPr>
      <w:spacing w:after="100"/>
      <w:ind w:left="400"/>
    </w:pPr>
  </w:style>
  <w:style w:type="paragraph" w:styleId="BalloonText">
    <w:name w:val="Balloon Text"/>
    <w:basedOn w:val="Normal"/>
    <w:link w:val="BalloonTextChar1"/>
    <w:rsid w:val="0098685C"/>
    <w:rPr>
      <w:rFonts w:ascii="Calibri" w:hAnsi="Calibri"/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601F21"/>
    <w:rPr>
      <w:b/>
      <w:bCs/>
    </w:rPr>
  </w:style>
  <w:style w:type="table" w:styleId="TableGrid">
    <w:name w:val="Table Grid"/>
    <w:basedOn w:val="TableNormal"/>
    <w:rsid w:val="00F2444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2444A"/>
  </w:style>
  <w:style w:type="paragraph" w:customStyle="1" w:styleId="Style1">
    <w:name w:val="Style1"/>
    <w:basedOn w:val="Heading4"/>
    <w:rsid w:val="00F2444A"/>
    <w:rPr>
      <w:b w:val="0"/>
    </w:rPr>
  </w:style>
  <w:style w:type="paragraph" w:styleId="EndnoteText">
    <w:name w:val="endnote text"/>
    <w:basedOn w:val="Normal"/>
    <w:semiHidden/>
    <w:rsid w:val="00F2444A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EB6951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B695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B695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B6951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EB6951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B6951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EB6951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EB6951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EB695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B695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B695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B695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B6951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B6951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B695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B6951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B6951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EB695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B695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B695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B695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B695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B695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B695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B695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B695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B695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B695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B695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B695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B695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B695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B695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B695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B695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B695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B695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B695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B695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B695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B695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B695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B695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B695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B695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B695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B695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B695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B695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B695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B695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B695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B695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EB6951"/>
    <w:rPr>
      <w:szCs w:val="20"/>
    </w:rPr>
  </w:style>
  <w:style w:type="character" w:customStyle="1" w:styleId="FootnoteTextChar">
    <w:name w:val="Footnote Text Char"/>
    <w:link w:val="FootnoteText"/>
    <w:semiHidden/>
    <w:rsid w:val="007C7609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EB695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B6951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B695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B695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B6951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B6951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B695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B695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B695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B695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B6951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EB6951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B6951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B695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B695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B695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EB6951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B6951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B695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B695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B695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B6951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B6951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B695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B695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B6951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B6951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EB695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B6951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B6951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EB695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B6951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B695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B695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B695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B695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B695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B695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B695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B6951"/>
    <w:pPr>
      <w:numPr>
        <w:ilvl w:val="1"/>
        <w:numId w:val="20"/>
      </w:numPr>
    </w:pPr>
  </w:style>
  <w:style w:type="character" w:customStyle="1" w:styleId="BalloonTextChar">
    <w:name w:val="Balloon Text Char"/>
    <w:rsid w:val="0098685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98685C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D4170C"/>
    <w:rPr>
      <w:rFonts w:ascii="Arial" w:hAnsi="Arial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D4170C"/>
    <w:rPr>
      <w:rFonts w:ascii="Arial" w:hAnsi="Arial"/>
      <w:i/>
      <w:szCs w:val="24"/>
    </w:rPr>
  </w:style>
  <w:style w:type="character" w:customStyle="1" w:styleId="Heading7Char">
    <w:name w:val="Heading 7 Char"/>
    <w:aliases w:val="Spare3 Char"/>
    <w:link w:val="Heading7"/>
    <w:rsid w:val="00D4170C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D4170C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D4170C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EB695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960103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960103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EB6951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EB695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B695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B695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B695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B695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B6951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BE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EB6951"/>
    <w:pPr>
      <w:numPr>
        <w:numId w:val="23"/>
      </w:numPr>
    </w:pPr>
  </w:style>
  <w:style w:type="paragraph" w:styleId="Revision">
    <w:name w:val="Revision"/>
    <w:hidden/>
    <w:uiPriority w:val="99"/>
    <w:semiHidden/>
    <w:rsid w:val="009853EC"/>
    <w:rPr>
      <w:rFonts w:ascii="Arial" w:hAnsi="Arial"/>
      <w:szCs w:val="24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6722AA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60103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60103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60103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96010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60103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960103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960103"/>
    <w:pPr>
      <w:spacing w:after="0"/>
      <w:ind w:left="720"/>
    </w:pPr>
  </w:style>
  <w:style w:type="paragraph" w:customStyle="1" w:styleId="Bullet2">
    <w:name w:val="Bullet 2"/>
    <w:basedOn w:val="Normal"/>
    <w:rsid w:val="00960103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66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DID-ILS-SUP-PACKPL</vt:lpstr>
    </vt:vector>
  </TitlesOfParts>
  <Manager/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DID-ILS-SUP-PACKPL</dc:title>
  <dc:subject>Packaging Provisioning List</dc:subject>
  <dc:creator/>
  <cp:keywords>Packaging Provisioning List, PACKPL, Packaging</cp:keywords>
  <cp:lastModifiedBy/>
  <cp:revision>40</cp:revision>
  <cp:lastPrinted>2009-09-28T00:53:00Z</cp:lastPrinted>
  <dcterms:created xsi:type="dcterms:W3CDTF">2018-02-18T22:05:00Z</dcterms:created>
  <dcterms:modified xsi:type="dcterms:W3CDTF">2026-06-17T23:53:00Z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BM78972872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